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2C5FA" w14:textId="77777777" w:rsidR="00812E3B" w:rsidRDefault="00812E3B" w:rsidP="00812E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BERNARD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181D8BE" w14:textId="77777777" w:rsidR="00812E3B" w:rsidRDefault="00812E3B" w:rsidP="00812E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7D64D174" w14:textId="77777777" w:rsidR="00812E3B" w:rsidRDefault="00812E3B" w:rsidP="00812E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FC44694" w14:textId="77777777" w:rsidR="00812E3B" w:rsidRDefault="00812E3B" w:rsidP="00812E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7D463EC" w14:textId="77777777" w:rsidR="00812E3B" w:rsidRDefault="00812E3B" w:rsidP="00812E3B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3A0A2B81" w14:textId="77777777" w:rsidR="00812E3B" w:rsidRPr="00065994" w:rsidRDefault="00812E3B" w:rsidP="00812E3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3333B461" w14:textId="77777777" w:rsidR="00812E3B" w:rsidRPr="00065994" w:rsidRDefault="00812E3B" w:rsidP="00812E3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19BAFC6" w14:textId="77777777" w:rsidR="00812E3B" w:rsidRDefault="00812E3B" w:rsidP="00812E3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2CB32429" w14:textId="77777777" w:rsidR="00812E3B" w:rsidRDefault="00812E3B" w:rsidP="00812E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F7EFB94" w14:textId="77777777" w:rsidR="00812E3B" w:rsidRDefault="00812E3B" w:rsidP="00812E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5864FED" w14:textId="77777777" w:rsidR="00812E3B" w:rsidRDefault="00812E3B" w:rsidP="00812E3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30 July 2023</w:t>
      </w:r>
    </w:p>
    <w:p w14:paraId="29B7892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77810" w14:textId="77777777" w:rsidR="00812E3B" w:rsidRDefault="00812E3B" w:rsidP="009139A6">
      <w:r>
        <w:separator/>
      </w:r>
    </w:p>
  </w:endnote>
  <w:endnote w:type="continuationSeparator" w:id="0">
    <w:p w14:paraId="258DC3AF" w14:textId="77777777" w:rsidR="00812E3B" w:rsidRDefault="00812E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5AE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F20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13B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51096" w14:textId="77777777" w:rsidR="00812E3B" w:rsidRDefault="00812E3B" w:rsidP="009139A6">
      <w:r>
        <w:separator/>
      </w:r>
    </w:p>
  </w:footnote>
  <w:footnote w:type="continuationSeparator" w:id="0">
    <w:p w14:paraId="030A06EA" w14:textId="77777777" w:rsidR="00812E3B" w:rsidRDefault="00812E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4E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FB9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B91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E3B"/>
    <w:rsid w:val="000666E0"/>
    <w:rsid w:val="002510B7"/>
    <w:rsid w:val="005C130B"/>
    <w:rsid w:val="00812E3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02BE6"/>
  <w15:chartTrackingRefBased/>
  <w15:docId w15:val="{05B9E985-4D8D-4178-BA0A-F361DB390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2023-09-03T19:40:00Z</dcterms:created>
  <dcterms:modified xsi:type="dcterms:W3CDTF">2023-09-03T19:40:00Z</dcterms:modified>
</cp:coreProperties>
</file>